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BD7519">
        <w:trPr>
          <w:trHeight w:val="1975"/>
        </w:trPr>
        <w:tc>
          <w:tcPr>
            <w:tcW w:w="4549" w:type="dxa"/>
          </w:tcPr>
          <w:p w14:paraId="4C1C9167" w14:textId="2D671DB2" w:rsidR="000972EF" w:rsidRPr="000972EF" w:rsidRDefault="007F034C" w:rsidP="00BD7519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Šiperka</w:t>
            </w:r>
            <w:proofErr w:type="spellEnd"/>
            <w:r w:rsidR="00BD7519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BD7519">
              <w:rPr>
                <w:rFonts w:ascii="Microsoft Sans Serif" w:hAnsi="Microsoft Sans Serif" w:cs="Microsoft Sans Serif"/>
                <w:sz w:val="36"/>
                <w:szCs w:val="48"/>
              </w:rPr>
              <w:t>Schipperke</w:t>
            </w:r>
            <w:proofErr w:type="spellEnd"/>
          </w:p>
        </w:tc>
        <w:tc>
          <w:tcPr>
            <w:tcW w:w="4549" w:type="dxa"/>
          </w:tcPr>
          <w:p w14:paraId="7F02FD12" w14:textId="01D6B25F" w:rsidR="000972EF" w:rsidRPr="000972EF" w:rsidRDefault="007F034C" w:rsidP="007F034C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2485A84D" wp14:editId="464CDAC5">
                  <wp:extent cx="1821180" cy="1663794"/>
                  <wp:effectExtent l="0" t="0" r="7620" b="0"/>
                  <wp:docPr id="1609692530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969253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257" cy="1680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BD7519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2FD4DC5C" w:rsidR="000972EF" w:rsidRPr="00865185" w:rsidRDefault="007F034C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75" w:type="dxa"/>
          </w:tcPr>
          <w:p w14:paraId="04D1D37D" w14:textId="78324D77" w:rsidR="000972EF" w:rsidRPr="00865185" w:rsidRDefault="007F034C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Spodní víčko</w:t>
            </w:r>
            <w:r w:rsidRPr="007F034C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later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</w:t>
            </w:r>
            <w:r w:rsidRPr="007F034C">
              <w:rPr>
                <w:rFonts w:ascii="Microsoft Sans Serif" w:hAnsi="Microsoft Sans Serif" w:cs="Microsoft Sans Serif"/>
                <w:sz w:val="22"/>
                <w:szCs w:val="32"/>
              </w:rPr>
              <w:t>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 /</w:t>
            </w:r>
            <w:r w:rsidRPr="007F034C">
              <w:rPr>
                <w:rFonts w:ascii="Microsoft Sans Serif" w:hAnsi="Microsoft Sans Serif" w:cs="Microsoft Sans Serif"/>
                <w:sz w:val="22"/>
                <w:szCs w:val="32"/>
              </w:rPr>
              <w:t>spastic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ké</w:t>
            </w:r>
          </w:p>
        </w:tc>
        <w:tc>
          <w:tcPr>
            <w:tcW w:w="2075" w:type="dxa"/>
          </w:tcPr>
          <w:p w14:paraId="00AB2493" w14:textId="630CD692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1BD5232C" w:rsidR="007F034C" w:rsidRPr="007F034C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91286A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91286A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91286A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BD7519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7D0F2A0F" w:rsidR="000972EF" w:rsidRPr="00865185" w:rsidRDefault="007F034C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F034C">
              <w:rPr>
                <w:rFonts w:ascii="Microsoft Sans Serif" w:hAnsi="Microsoft Sans Serif" w:cs="Microsoft Sans Serif"/>
                <w:sz w:val="22"/>
                <w:szCs w:val="32"/>
              </w:rPr>
              <w:t>Distichi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áza</w:t>
            </w:r>
          </w:p>
        </w:tc>
        <w:tc>
          <w:tcPr>
            <w:tcW w:w="2075" w:type="dxa"/>
          </w:tcPr>
          <w:p w14:paraId="797C6F16" w14:textId="24756079" w:rsidR="000972EF" w:rsidRPr="00865185" w:rsidRDefault="007F034C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Abnormální růst řas</w:t>
            </w:r>
          </w:p>
        </w:tc>
        <w:tc>
          <w:tcPr>
            <w:tcW w:w="2075" w:type="dxa"/>
          </w:tcPr>
          <w:p w14:paraId="35BEA8B6" w14:textId="1E6F4F03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00D5AD3A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91286A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91286A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91286A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BD7519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2AA9C87" w14:textId="4D7B7809" w:rsidR="007F034C" w:rsidRPr="00865185" w:rsidRDefault="007F034C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Perzistentní pupilární </w:t>
            </w:r>
            <w:r w:rsidR="00BD7519">
              <w:rPr>
                <w:rFonts w:ascii="Microsoft Sans Serif" w:hAnsi="Microsoft Sans Serif" w:cs="Microsoft Sans Serif"/>
                <w:sz w:val="22"/>
                <w:szCs w:val="32"/>
              </w:rPr>
              <w:t>membrána – PPM</w:t>
            </w:r>
          </w:p>
        </w:tc>
        <w:tc>
          <w:tcPr>
            <w:tcW w:w="2075" w:type="dxa"/>
          </w:tcPr>
          <w:p w14:paraId="5643C1EE" w14:textId="22A5CB78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– iris</w:t>
            </w:r>
          </w:p>
        </w:tc>
        <w:tc>
          <w:tcPr>
            <w:tcW w:w="2075" w:type="dxa"/>
          </w:tcPr>
          <w:p w14:paraId="0073ADF8" w14:textId="66C0FBC9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4085A3D" w14:textId="77777777" w:rsidR="00BD7519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1C0D3AEB" w14:textId="77777777" w:rsidR="007F034C" w:rsidRDefault="0091286A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20E3743E" w14:textId="77777777" w:rsidR="00BD7519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3B8AFEB" w14:textId="72361C2A" w:rsidR="0091286A" w:rsidRDefault="0091286A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</w:p>
          <w:p w14:paraId="6061C22D" w14:textId="77777777" w:rsidR="00BD7519" w:rsidRDefault="0091286A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</w:p>
          <w:p w14:paraId="70E5A2C9" w14:textId="21631C01" w:rsidR="0091286A" w:rsidRPr="007F034C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EBF8B2B" w14:textId="77777777" w:rsidTr="00BD7519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EA9D301" w14:textId="48C14703" w:rsidR="000972EF" w:rsidRPr="00865185" w:rsidRDefault="007F034C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7F034C">
              <w:rPr>
                <w:rFonts w:ascii="Microsoft Sans Serif" w:hAnsi="Microsoft Sans Serif" w:cs="Microsoft Sans Serif"/>
                <w:sz w:val="22"/>
                <w:szCs w:val="32"/>
              </w:rPr>
              <w:t>atara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kta</w:t>
            </w:r>
          </w:p>
        </w:tc>
        <w:tc>
          <w:tcPr>
            <w:tcW w:w="2075" w:type="dxa"/>
          </w:tcPr>
          <w:p w14:paraId="0348D521" w14:textId="77777777" w:rsidR="000972EF" w:rsidRDefault="001B4CD2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Anterior</w:t>
            </w:r>
            <w:proofErr w:type="spellEnd"/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cortical</w:t>
            </w:r>
            <w:proofErr w:type="spellEnd"/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</w:t>
            </w:r>
            <w:proofErr w:type="spellStart"/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subcapsular</w:t>
            </w:r>
            <w:proofErr w:type="spellEnd"/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0410B3A5" w14:textId="399E5722" w:rsidR="001B4CD2" w:rsidRPr="00865185" w:rsidRDefault="001B4CD2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Pomalu progresivní</w:t>
            </w:r>
          </w:p>
        </w:tc>
        <w:tc>
          <w:tcPr>
            <w:tcW w:w="2075" w:type="dxa"/>
          </w:tcPr>
          <w:p w14:paraId="0FC8722C" w14:textId="488D3C27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D0C26D" w14:textId="35A51939" w:rsidR="000972EF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10A935A8" w14:textId="77777777" w:rsidTr="00BD7519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0F101CEC" w:rsidR="00865185" w:rsidRPr="00865185" w:rsidRDefault="001B4CD2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ívní r</w:t>
            </w:r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ální </w:t>
            </w:r>
            <w:r w:rsidR="00BD751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atrofie </w:t>
            </w:r>
            <w:r w:rsidR="00BD7519" w:rsidRPr="001B4CD2">
              <w:rPr>
                <w:rFonts w:ascii="Microsoft Sans Serif" w:hAnsi="Microsoft Sans Serif" w:cs="Microsoft Sans Serif"/>
                <w:sz w:val="22"/>
                <w:szCs w:val="32"/>
              </w:rPr>
              <w:t>(</w:t>
            </w:r>
            <w:r w:rsidRPr="001B4CD2">
              <w:rPr>
                <w:rFonts w:ascii="Microsoft Sans Serif" w:hAnsi="Microsoft Sans Serif" w:cs="Microsoft Sans Serif"/>
                <w:sz w:val="22"/>
                <w:szCs w:val="32"/>
              </w:rPr>
              <w:t>PRA)</w:t>
            </w:r>
          </w:p>
        </w:tc>
        <w:tc>
          <w:tcPr>
            <w:tcW w:w="2075" w:type="dxa"/>
          </w:tcPr>
          <w:p w14:paraId="7F2C78DE" w14:textId="7129C2A7" w:rsidR="00865185" w:rsidRPr="00865185" w:rsidRDefault="001B4CD2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Převážně psi (samci) starší 2 let</w:t>
            </w:r>
          </w:p>
        </w:tc>
        <w:tc>
          <w:tcPr>
            <w:tcW w:w="2075" w:type="dxa"/>
          </w:tcPr>
          <w:p w14:paraId="6CB2212B" w14:textId="2E99C07E" w:rsidR="00865185" w:rsidRDefault="005D4CAE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</w:t>
            </w:r>
            <w:r w:rsidR="001B4CD2" w:rsidRPr="001B4CD2">
              <w:rPr>
                <w:rFonts w:ascii="Microsoft Sans Serif" w:hAnsi="Microsoft Sans Serif" w:cs="Microsoft Sans Serif"/>
                <w:sz w:val="22"/>
                <w:szCs w:val="32"/>
              </w:rPr>
              <w:t>rcd</w:t>
            </w:r>
            <w:proofErr w:type="spellEnd"/>
          </w:p>
          <w:p w14:paraId="6825D20F" w14:textId="53E3E7E5" w:rsidR="001B4CD2" w:rsidRPr="00865185" w:rsidRDefault="001B4CD2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recesívní</w:t>
            </w:r>
          </w:p>
        </w:tc>
        <w:tc>
          <w:tcPr>
            <w:tcW w:w="2075" w:type="dxa"/>
          </w:tcPr>
          <w:p w14:paraId="0DF87B92" w14:textId="43B8B0DD" w:rsidR="00865185" w:rsidRPr="00865185" w:rsidRDefault="00BD7519" w:rsidP="00BD751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03991401" w14:textId="26424DDA" w:rsidR="006B5881" w:rsidRPr="006A6FB0" w:rsidRDefault="006B5881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B5881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1C12" w14:textId="77777777" w:rsidR="00E57758" w:rsidRDefault="00E57758" w:rsidP="000972EF">
      <w:pPr>
        <w:spacing w:after="0" w:line="240" w:lineRule="auto"/>
      </w:pPr>
      <w:r>
        <w:separator/>
      </w:r>
    </w:p>
  </w:endnote>
  <w:endnote w:type="continuationSeparator" w:id="0">
    <w:p w14:paraId="03421F55" w14:textId="77777777" w:rsidR="00E57758" w:rsidRDefault="00E57758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0D20" w14:textId="77777777" w:rsidR="00E57758" w:rsidRDefault="00E57758" w:rsidP="000972EF">
      <w:pPr>
        <w:spacing w:after="0" w:line="240" w:lineRule="auto"/>
      </w:pPr>
      <w:r>
        <w:separator/>
      </w:r>
    </w:p>
  </w:footnote>
  <w:footnote w:type="continuationSeparator" w:id="0">
    <w:p w14:paraId="57B16B6C" w14:textId="77777777" w:rsidR="00E57758" w:rsidRDefault="00E57758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6661C"/>
    <w:multiLevelType w:val="hybridMultilevel"/>
    <w:tmpl w:val="E07EE6E4"/>
    <w:lvl w:ilvl="0" w:tplc="67A6D556">
      <w:start w:val="3"/>
      <w:numFmt w:val="bullet"/>
      <w:lvlText w:val="-"/>
      <w:lvlJc w:val="left"/>
      <w:pPr>
        <w:ind w:left="108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C7C639E"/>
    <w:multiLevelType w:val="hybridMultilevel"/>
    <w:tmpl w:val="2ABCE02E"/>
    <w:lvl w:ilvl="0" w:tplc="C0C626F6">
      <w:start w:val="3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CE3DED"/>
    <w:multiLevelType w:val="hybridMultilevel"/>
    <w:tmpl w:val="A7CE0DD4"/>
    <w:lvl w:ilvl="0" w:tplc="53ECDA20">
      <w:start w:val="3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236876">
    <w:abstractNumId w:val="1"/>
  </w:num>
  <w:num w:numId="2" w16cid:durableId="67650862">
    <w:abstractNumId w:val="2"/>
  </w:num>
  <w:num w:numId="3" w16cid:durableId="102355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27A0"/>
    <w:rsid w:val="000972EF"/>
    <w:rsid w:val="00161F3B"/>
    <w:rsid w:val="001B4CD2"/>
    <w:rsid w:val="002206AC"/>
    <w:rsid w:val="00301F39"/>
    <w:rsid w:val="00384979"/>
    <w:rsid w:val="00402988"/>
    <w:rsid w:val="004C1DA7"/>
    <w:rsid w:val="005D4CAE"/>
    <w:rsid w:val="00655705"/>
    <w:rsid w:val="006A6FB0"/>
    <w:rsid w:val="006B5881"/>
    <w:rsid w:val="007A315C"/>
    <w:rsid w:val="007F034C"/>
    <w:rsid w:val="00865185"/>
    <w:rsid w:val="0091286A"/>
    <w:rsid w:val="00A1193A"/>
    <w:rsid w:val="00A27573"/>
    <w:rsid w:val="00A317E5"/>
    <w:rsid w:val="00BD7519"/>
    <w:rsid w:val="00C13DEF"/>
    <w:rsid w:val="00C36439"/>
    <w:rsid w:val="00CD3064"/>
    <w:rsid w:val="00CF199B"/>
    <w:rsid w:val="00DF609E"/>
    <w:rsid w:val="00E056AF"/>
    <w:rsid w:val="00E5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B5881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B5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</TotalTime>
  <Pages>1</Pages>
  <Words>93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3</cp:revision>
  <dcterms:created xsi:type="dcterms:W3CDTF">2025-02-03T23:10:00Z</dcterms:created>
  <dcterms:modified xsi:type="dcterms:W3CDTF">2025-02-19T14:53:00Z</dcterms:modified>
</cp:coreProperties>
</file>